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Luton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Luton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Luton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Luton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Luton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Luton are estimated to have a score of 1-2 on the PGSI (low-risk gambling), whilst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42.5% </w:t>
      </w:r>
      <w:r w:rsidRPr="004747BF">
        <w:rPr>
          <w:rFonts w:ascii="Libre Franklin Light" w:eastAsia="Times New Roman" w:hAnsi="Libre Franklin Light" w:cs="Calibri Light"/>
        </w:rPr>
        <w:t xml:space="preserve">of those respondents classified as PGSI 8+ in Luton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Luton is estimated to be </w:t>
      </w:r>
      <w:r w:rsidRPr="00773DF7">
        <w:rPr>
          <w:rFonts w:ascii="Libre Franklin Light" w:eastAsia="Times New Roman" w:hAnsi="Libre Franklin Light" w:cs="Calibri Light"/>
          <w:b/>
          <w:bCs/>
          <w:color w:val="C45911" w:themeColor="accent2" w:themeShade="BF"/>
        </w:rPr>
        <w:t xml:space="preserve">£5,390,722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Luton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Luton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Luton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Luton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u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Luton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u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Luton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Luton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u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Luton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Luton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Luton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46.2%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Luton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Luton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Luton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£5,390,722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Luton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£87,806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£1,815,878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£130,083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£36,586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£67,074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£3,253,295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£5,390,722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Luton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Luton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Luton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Luton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54.8%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Luton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Luton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Luton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Luton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Luton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54.8%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Luton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Luton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Luton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4806D4F-6208-4BFD-811C-2F587EC80D4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